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B08C2" w14:textId="77777777" w:rsidR="00B05525" w:rsidRDefault="00B05525" w:rsidP="00B055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FERROUR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432BD1EB" w14:textId="77777777" w:rsidR="00B05525" w:rsidRDefault="00B05525" w:rsidP="00B055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Gressenhall</w:t>
      </w:r>
      <w:proofErr w:type="spellEnd"/>
      <w:r>
        <w:rPr>
          <w:rFonts w:cs="Times New Roman"/>
          <w:szCs w:val="24"/>
        </w:rPr>
        <w:t>, Norfolk.</w:t>
      </w:r>
    </w:p>
    <w:p w14:paraId="0320FD3D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239FD0F9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4520A2B2" w14:textId="77777777" w:rsidR="00B05525" w:rsidRDefault="00B05525" w:rsidP="00B055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100E6706" w14:textId="77777777" w:rsidR="00B05525" w:rsidRPr="00AE04B5" w:rsidRDefault="00B05525" w:rsidP="00B05525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</w:p>
    <w:p w14:paraId="13931B49" w14:textId="77777777" w:rsidR="00B05525" w:rsidRDefault="00B05525" w:rsidP="00B05525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9</w:t>
      </w:r>
      <w:r w:rsidRPr="00AE04B5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510-20)</w:t>
      </w:r>
    </w:p>
    <w:p w14:paraId="0D8A8BA6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171C27C3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2E2E301E" w14:textId="77777777" w:rsidR="00B05525" w:rsidRDefault="00B05525" w:rsidP="00B055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1491</w:t>
      </w:r>
      <w:r>
        <w:rPr>
          <w:rFonts w:cs="Times New Roman"/>
          <w:szCs w:val="24"/>
        </w:rPr>
        <w:tab/>
        <w:t xml:space="preserve">They repaired the tower of </w:t>
      </w:r>
      <w:proofErr w:type="spellStart"/>
      <w:r>
        <w:rPr>
          <w:rFonts w:cs="Times New Roman"/>
          <w:szCs w:val="24"/>
        </w:rPr>
        <w:t>Gressenhall</w:t>
      </w:r>
      <w:proofErr w:type="spellEnd"/>
      <w:r>
        <w:rPr>
          <w:rFonts w:cs="Times New Roman"/>
          <w:szCs w:val="24"/>
        </w:rPr>
        <w:t xml:space="preserve"> church.   (ibid.)</w:t>
      </w:r>
    </w:p>
    <w:p w14:paraId="3CF8C54B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2EB59248" w14:textId="77777777" w:rsidR="00B05525" w:rsidRDefault="00B05525" w:rsidP="00B05525">
      <w:pPr>
        <w:pStyle w:val="NoSpacing"/>
        <w:rPr>
          <w:rFonts w:cs="Times New Roman"/>
          <w:szCs w:val="24"/>
        </w:rPr>
      </w:pPr>
    </w:p>
    <w:p w14:paraId="06B9AB4D" w14:textId="77777777" w:rsidR="00B05525" w:rsidRDefault="00B05525" w:rsidP="00B055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2024</w:t>
      </w:r>
    </w:p>
    <w:p w14:paraId="5B70C2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FA8B" w14:textId="77777777" w:rsidR="00B05525" w:rsidRDefault="00B05525" w:rsidP="009139A6">
      <w:r>
        <w:separator/>
      </w:r>
    </w:p>
  </w:endnote>
  <w:endnote w:type="continuationSeparator" w:id="0">
    <w:p w14:paraId="7842CF7B" w14:textId="77777777" w:rsidR="00B05525" w:rsidRDefault="00B055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E2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80E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03A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D02A" w14:textId="77777777" w:rsidR="00B05525" w:rsidRDefault="00B05525" w:rsidP="009139A6">
      <w:r>
        <w:separator/>
      </w:r>
    </w:p>
  </w:footnote>
  <w:footnote w:type="continuationSeparator" w:id="0">
    <w:p w14:paraId="5235605A" w14:textId="77777777" w:rsidR="00B05525" w:rsidRDefault="00B055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F31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8E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87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52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5525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1D651"/>
  <w15:chartTrackingRefBased/>
  <w15:docId w15:val="{E5918AFB-13B9-4516-A583-CBD7E20B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2024-03-30T15:57:00Z</dcterms:created>
  <dcterms:modified xsi:type="dcterms:W3CDTF">2024-03-30T15:58:00Z</dcterms:modified>
</cp:coreProperties>
</file>